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DBCA1" w14:textId="77777777" w:rsidR="005513A4" w:rsidRDefault="005513A4" w:rsidP="005513A4">
      <w:r>
        <w:rPr>
          <w:u w:val="single"/>
        </w:rPr>
        <w:t>Simon WESTON</w:t>
      </w:r>
      <w:r>
        <w:t xml:space="preserve">      (fl.1399-1409)</w:t>
      </w:r>
    </w:p>
    <w:p w14:paraId="19EA6653" w14:textId="77777777" w:rsidR="005513A4" w:rsidRDefault="005513A4" w:rsidP="005513A4">
      <w:r>
        <w:t xml:space="preserve">Vicar of </w:t>
      </w:r>
      <w:proofErr w:type="spellStart"/>
      <w:r>
        <w:t>St.Mary</w:t>
      </w:r>
      <w:proofErr w:type="spellEnd"/>
      <w:r>
        <w:t xml:space="preserve"> Magdalen, </w:t>
      </w:r>
      <w:proofErr w:type="spellStart"/>
      <w:r>
        <w:t>Wiggenhale</w:t>
      </w:r>
      <w:proofErr w:type="spellEnd"/>
      <w:r>
        <w:t>, Norfolk.</w:t>
      </w:r>
    </w:p>
    <w:p w14:paraId="50643F1D" w14:textId="77777777" w:rsidR="005513A4" w:rsidRDefault="005513A4" w:rsidP="005513A4"/>
    <w:p w14:paraId="30D627E2" w14:textId="77777777" w:rsidR="005513A4" w:rsidRDefault="005513A4" w:rsidP="005513A4"/>
    <w:p w14:paraId="22C4D59B" w14:textId="77777777" w:rsidR="005513A4" w:rsidRDefault="005513A4" w:rsidP="005513A4">
      <w:r>
        <w:tab/>
        <w:t>1399</w:t>
      </w:r>
      <w:r>
        <w:tab/>
        <w:t>He became Vicar.</w:t>
      </w:r>
    </w:p>
    <w:p w14:paraId="7443603D" w14:textId="77777777" w:rsidR="005513A4" w:rsidRDefault="005513A4" w:rsidP="005513A4">
      <w:pPr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Mary Magdalen',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168-176.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http://www.british-history.ac.uk/topographical-hist-norfolk/vol9/pp168-176 [accessed 31 July 2019].</w:t>
      </w:r>
      <w:r>
        <w:rPr>
          <w:color w:val="333333"/>
          <w:shd w:val="clear" w:color="auto" w:fill="FFFFFF"/>
        </w:rPr>
        <w:t>)</w:t>
      </w:r>
    </w:p>
    <w:p w14:paraId="57D0088F" w14:textId="77777777" w:rsidR="005513A4" w:rsidRDefault="005513A4" w:rsidP="005513A4">
      <w:pPr>
        <w:rPr>
          <w:color w:val="333333"/>
          <w:shd w:val="clear" w:color="auto" w:fill="FFFFFF"/>
        </w:rPr>
      </w:pPr>
    </w:p>
    <w:p w14:paraId="62E52E4A" w14:textId="77777777" w:rsidR="005513A4" w:rsidRDefault="005513A4" w:rsidP="005513A4">
      <w:pPr>
        <w:rPr>
          <w:color w:val="333333"/>
          <w:shd w:val="clear" w:color="auto" w:fill="FFFFFF"/>
        </w:rPr>
      </w:pPr>
    </w:p>
    <w:p w14:paraId="0D2DACA5" w14:textId="77777777" w:rsidR="005513A4" w:rsidRDefault="005513A4" w:rsidP="005513A4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31 July 2019</w:t>
      </w:r>
    </w:p>
    <w:p w14:paraId="248CEECC" w14:textId="77777777" w:rsidR="006B2F86" w:rsidRPr="00E71FC3" w:rsidRDefault="005513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E593D" w14:textId="77777777" w:rsidR="005513A4" w:rsidRDefault="005513A4" w:rsidP="00E71FC3">
      <w:r>
        <w:separator/>
      </w:r>
    </w:p>
  </w:endnote>
  <w:endnote w:type="continuationSeparator" w:id="0">
    <w:p w14:paraId="1EA75E80" w14:textId="77777777" w:rsidR="005513A4" w:rsidRDefault="005513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EF9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1CD45" w14:textId="77777777" w:rsidR="005513A4" w:rsidRDefault="005513A4" w:rsidP="00E71FC3">
      <w:r>
        <w:separator/>
      </w:r>
    </w:p>
  </w:footnote>
  <w:footnote w:type="continuationSeparator" w:id="0">
    <w:p w14:paraId="19B231D9" w14:textId="77777777" w:rsidR="005513A4" w:rsidRDefault="005513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A4"/>
    <w:rsid w:val="001A7C09"/>
    <w:rsid w:val="005513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52108"/>
  <w15:chartTrackingRefBased/>
  <w15:docId w15:val="{1EAF72F4-D55F-478E-B156-49004379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513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5513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2019-10-12T20:04:00Z</dcterms:created>
  <dcterms:modified xsi:type="dcterms:W3CDTF">2019-10-12T20:06:00Z</dcterms:modified>
</cp:coreProperties>
</file>